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12.4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2023.12.10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“儿童专用”食品多半是忽悠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10100" cy="6146800"/>
                  <wp:effectExtent l="0" t="0" r="0" b="0"/>
                  <wp:docPr id="4" name="图片 4" descr="D73BBBD9FC0E0DA587BABFA5A01F4E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73BBBD9FC0E0DA587BABFA5A01F4E5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100" cy="614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12.18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2023.12.24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幼儿乘车小知识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331335" cy="5774690"/>
                  <wp:effectExtent l="0" t="0" r="12065" b="3810"/>
                  <wp:docPr id="5" name="图片 5" descr="36069873323CFCD31114E803D9DEF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36069873323CFCD31114E803D9DEF54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1335" cy="577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CE1DF3"/>
    <w:rsid w:val="1F920EE3"/>
    <w:rsid w:val="1FC644C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F1693C"/>
    <w:rsid w:val="57B123DF"/>
    <w:rsid w:val="57B72841"/>
    <w:rsid w:val="59864081"/>
    <w:rsid w:val="5AA47FD9"/>
    <w:rsid w:val="5AA5593F"/>
    <w:rsid w:val="5B053E73"/>
    <w:rsid w:val="5BEA226F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1</TotalTime>
  <ScaleCrop>false</ScaleCrop>
  <LinksUpToDate>false</LinksUpToDate>
  <CharactersWithSpaces>198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2023-12-29T08:53:42Z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09A07971D49D430EB94B767405B868E4</vt:lpwstr>
  </property>
</Properties>
</file>